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026" w:rsidRDefault="006A5026" w:rsidP="007F15A3">
      <w:pPr>
        <w:jc w:val="center"/>
        <w:rPr>
          <w:rFonts w:ascii="Times New Roman" w:hAnsi="Times New Roman"/>
          <w:b/>
          <w:sz w:val="28"/>
          <w:szCs w:val="28"/>
        </w:rPr>
      </w:pPr>
      <w:r w:rsidRPr="007F15A3">
        <w:rPr>
          <w:rFonts w:ascii="Times New Roman" w:hAnsi="Times New Roman"/>
          <w:b/>
          <w:sz w:val="28"/>
          <w:szCs w:val="28"/>
        </w:rPr>
        <w:t>Верхний предел муниципального долга Усвятского сельского поселения Дорогобужского района Смо</w:t>
      </w:r>
      <w:r>
        <w:rPr>
          <w:rFonts w:ascii="Times New Roman" w:hAnsi="Times New Roman"/>
          <w:b/>
          <w:sz w:val="28"/>
          <w:szCs w:val="28"/>
        </w:rPr>
        <w:t>ленской области на 1 января 2020</w:t>
      </w:r>
      <w:r w:rsidRPr="007F15A3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6A5026" w:rsidRDefault="006A5026" w:rsidP="007F15A3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t xml:space="preserve">     </w:t>
      </w:r>
      <w:r w:rsidRPr="007F15A3">
        <w:rPr>
          <w:rFonts w:ascii="Times New Roman" w:hAnsi="Times New Roman"/>
          <w:sz w:val="28"/>
          <w:szCs w:val="28"/>
        </w:rPr>
        <w:t>Верхний предел муниципального долга на</w:t>
      </w:r>
      <w:r>
        <w:rPr>
          <w:rFonts w:ascii="Times New Roman" w:hAnsi="Times New Roman"/>
          <w:sz w:val="28"/>
          <w:szCs w:val="28"/>
        </w:rPr>
        <w:t xml:space="preserve"> 1 января 2020 года по долговым </w:t>
      </w:r>
      <w:r w:rsidRPr="007F15A3">
        <w:rPr>
          <w:rFonts w:ascii="Times New Roman" w:hAnsi="Times New Roman"/>
          <w:sz w:val="28"/>
          <w:szCs w:val="28"/>
        </w:rPr>
        <w:t xml:space="preserve">обязательствам Усвятского сельского поселения Дорогобужского района Смоленской области устанавливается в сумме </w:t>
      </w:r>
      <w:r w:rsidRPr="007F15A3">
        <w:rPr>
          <w:rFonts w:ascii="Times New Roman" w:hAnsi="Times New Roman"/>
          <w:b/>
          <w:sz w:val="28"/>
          <w:szCs w:val="28"/>
        </w:rPr>
        <w:t>0,0</w:t>
      </w:r>
      <w:r w:rsidRPr="007F15A3">
        <w:rPr>
          <w:rFonts w:ascii="Times New Roman" w:hAnsi="Times New Roman"/>
          <w:sz w:val="28"/>
          <w:szCs w:val="28"/>
        </w:rPr>
        <w:t xml:space="preserve"> тыс.рублей, в том числе предельный объем обязательств по муниципальным гарантиям Усвятского сельского поселения Дорогобужского района Смоленской области в сумме </w:t>
      </w:r>
      <w:r w:rsidRPr="007F15A3">
        <w:rPr>
          <w:rFonts w:ascii="Times New Roman" w:hAnsi="Times New Roman"/>
          <w:b/>
          <w:sz w:val="28"/>
          <w:szCs w:val="28"/>
        </w:rPr>
        <w:t>0,0</w:t>
      </w:r>
      <w:r w:rsidRPr="007F15A3">
        <w:rPr>
          <w:rFonts w:ascii="Times New Roman" w:hAnsi="Times New Roman"/>
          <w:sz w:val="28"/>
          <w:szCs w:val="28"/>
        </w:rPr>
        <w:t xml:space="preserve"> тыс.рублей.</w:t>
      </w:r>
    </w:p>
    <w:p w:rsidR="006A5026" w:rsidRPr="007F15A3" w:rsidRDefault="006A5026" w:rsidP="007F15A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6A5026" w:rsidRPr="007F15A3" w:rsidRDefault="006A5026" w:rsidP="007F15A3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7F15A3">
        <w:rPr>
          <w:rFonts w:ascii="Times New Roman" w:hAnsi="Times New Roman"/>
          <w:b/>
          <w:sz w:val="28"/>
          <w:szCs w:val="28"/>
        </w:rPr>
        <w:t>Обязательст</w:t>
      </w:r>
      <w:r>
        <w:rPr>
          <w:rFonts w:ascii="Times New Roman" w:hAnsi="Times New Roman"/>
          <w:b/>
          <w:sz w:val="28"/>
          <w:szCs w:val="28"/>
        </w:rPr>
        <w:t>ва, действующие на 1 января 2019</w:t>
      </w:r>
      <w:r w:rsidRPr="007F15A3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6A5026" w:rsidRDefault="006A5026" w:rsidP="007F15A3">
      <w:pPr>
        <w:pStyle w:val="NoSpacing"/>
        <w:jc w:val="right"/>
        <w:rPr>
          <w:rFonts w:ascii="Times New Roman" w:hAnsi="Times New Roman"/>
        </w:rPr>
      </w:pPr>
      <w:r w:rsidRPr="007F15A3">
        <w:rPr>
          <w:rFonts w:ascii="Times New Roman" w:hAnsi="Times New Roman"/>
        </w:rPr>
        <w:t>(тыс.рублей)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3686"/>
        <w:gridCol w:w="1701"/>
        <w:gridCol w:w="1842"/>
        <w:gridCol w:w="1525"/>
      </w:tblGrid>
      <w:tr w:rsidR="006A5026" w:rsidRPr="00C845A1" w:rsidTr="00C845A1">
        <w:tc>
          <w:tcPr>
            <w:tcW w:w="817" w:type="dxa"/>
          </w:tcPr>
          <w:p w:rsidR="006A5026" w:rsidRPr="00C845A1" w:rsidRDefault="006A5026" w:rsidP="007F15A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A5026" w:rsidRPr="00C845A1" w:rsidRDefault="006A5026" w:rsidP="007F15A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686" w:type="dxa"/>
          </w:tcPr>
          <w:p w:rsidR="006A5026" w:rsidRPr="00C845A1" w:rsidRDefault="006A5026" w:rsidP="007F15A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Вид долгового обязательства</w:t>
            </w:r>
          </w:p>
        </w:tc>
        <w:tc>
          <w:tcPr>
            <w:tcW w:w="1701" w:type="dxa"/>
          </w:tcPr>
          <w:p w:rsidR="006A5026" w:rsidRPr="00C845A1" w:rsidRDefault="006A5026" w:rsidP="00C845A1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Сум</w:t>
            </w:r>
            <w:r>
              <w:rPr>
                <w:rFonts w:ascii="Times New Roman" w:hAnsi="Times New Roman"/>
                <w:sz w:val="24"/>
                <w:szCs w:val="24"/>
              </w:rPr>
              <w:t>ма по состоянию на 1 января 2019</w:t>
            </w:r>
            <w:r w:rsidRPr="00C845A1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842" w:type="dxa"/>
          </w:tcPr>
          <w:p w:rsidR="006A5026" w:rsidRPr="00C845A1" w:rsidRDefault="006A5026" w:rsidP="00C845A1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Сумма, погашенная в 2019</w:t>
            </w:r>
            <w:r w:rsidRPr="00C845A1">
              <w:rPr>
                <w:rFonts w:ascii="Times New Roman" w:hAnsi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1525" w:type="dxa"/>
          </w:tcPr>
          <w:p w:rsidR="006A5026" w:rsidRPr="00C845A1" w:rsidRDefault="006A5026" w:rsidP="00C845A1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Сумма по состоянию н</w:t>
            </w:r>
            <w:r>
              <w:rPr>
                <w:rFonts w:ascii="Times New Roman" w:hAnsi="Times New Roman"/>
                <w:sz w:val="24"/>
                <w:szCs w:val="24"/>
              </w:rPr>
              <w:t>а 1 января 2020</w:t>
            </w:r>
            <w:r w:rsidRPr="00C845A1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</w:tr>
      <w:tr w:rsidR="006A5026" w:rsidRPr="00C845A1" w:rsidTr="00C845A1">
        <w:tc>
          <w:tcPr>
            <w:tcW w:w="817" w:type="dxa"/>
          </w:tcPr>
          <w:p w:rsidR="006A5026" w:rsidRPr="00C845A1" w:rsidRDefault="006A5026" w:rsidP="007F15A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6A5026" w:rsidRPr="00C845A1" w:rsidRDefault="006A5026" w:rsidP="007F15A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6A5026" w:rsidRPr="00C845A1" w:rsidRDefault="006A5026" w:rsidP="00C845A1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6A5026" w:rsidRPr="00C845A1" w:rsidRDefault="006A5026" w:rsidP="00C845A1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25" w:type="dxa"/>
          </w:tcPr>
          <w:p w:rsidR="006A5026" w:rsidRPr="00C845A1" w:rsidRDefault="006A5026" w:rsidP="00C845A1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A5026" w:rsidRPr="00C845A1" w:rsidTr="00C845A1">
        <w:tc>
          <w:tcPr>
            <w:tcW w:w="817" w:type="dxa"/>
          </w:tcPr>
          <w:p w:rsidR="006A5026" w:rsidRPr="00C845A1" w:rsidRDefault="006A5026" w:rsidP="007F15A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6A5026" w:rsidRPr="00C845A1" w:rsidRDefault="006A5026" w:rsidP="007F15A3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C845A1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6A5026" w:rsidRPr="00C845A1" w:rsidRDefault="006A5026" w:rsidP="00C845A1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845A1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842" w:type="dxa"/>
          </w:tcPr>
          <w:p w:rsidR="006A5026" w:rsidRPr="00C845A1" w:rsidRDefault="006A5026" w:rsidP="00C845A1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845A1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525" w:type="dxa"/>
          </w:tcPr>
          <w:p w:rsidR="006A5026" w:rsidRPr="00C845A1" w:rsidRDefault="006A5026" w:rsidP="00C845A1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845A1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</w:tbl>
    <w:p w:rsidR="006A5026" w:rsidRDefault="006A5026" w:rsidP="007F15A3">
      <w:pPr>
        <w:pStyle w:val="NoSpacing"/>
        <w:rPr>
          <w:rFonts w:ascii="Times New Roman" w:hAnsi="Times New Roman"/>
          <w:sz w:val="28"/>
          <w:szCs w:val="28"/>
        </w:rPr>
      </w:pPr>
    </w:p>
    <w:p w:rsidR="006A5026" w:rsidRDefault="006A5026" w:rsidP="007F15A3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Муниципальное внутреннее заимствование Усвятского сельского поселения Дорогобужского района Смоленской области, осуществляемые в 2019 году</w:t>
      </w:r>
    </w:p>
    <w:p w:rsidR="006A5026" w:rsidRDefault="006A5026" w:rsidP="00B406B3">
      <w:pPr>
        <w:pStyle w:val="NoSpacing"/>
        <w:jc w:val="right"/>
        <w:rPr>
          <w:rFonts w:ascii="Times New Roman" w:hAnsi="Times New Roman"/>
        </w:rPr>
      </w:pPr>
      <w:r w:rsidRPr="007F15A3">
        <w:rPr>
          <w:rFonts w:ascii="Times New Roman" w:hAnsi="Times New Roman"/>
        </w:rPr>
        <w:t>(тыс.рублей)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3686"/>
        <w:gridCol w:w="1701"/>
        <w:gridCol w:w="1842"/>
        <w:gridCol w:w="1525"/>
      </w:tblGrid>
      <w:tr w:rsidR="006A5026" w:rsidRPr="00C845A1" w:rsidTr="00C845A1">
        <w:tc>
          <w:tcPr>
            <w:tcW w:w="817" w:type="dxa"/>
          </w:tcPr>
          <w:p w:rsidR="006A5026" w:rsidRPr="00C845A1" w:rsidRDefault="006A5026" w:rsidP="00FD5D5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A5026" w:rsidRPr="00C845A1" w:rsidRDefault="006A5026" w:rsidP="00FD5D5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686" w:type="dxa"/>
          </w:tcPr>
          <w:p w:rsidR="006A5026" w:rsidRPr="00C845A1" w:rsidRDefault="006A5026" w:rsidP="00B406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Вид заимствований</w:t>
            </w:r>
          </w:p>
        </w:tc>
        <w:tc>
          <w:tcPr>
            <w:tcW w:w="1701" w:type="dxa"/>
          </w:tcPr>
          <w:p w:rsidR="006A5026" w:rsidRPr="00C845A1" w:rsidRDefault="006A5026" w:rsidP="00C845A1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Сумма, привлеченная в  2019</w:t>
            </w:r>
            <w:r w:rsidRPr="00C845A1">
              <w:rPr>
                <w:rFonts w:ascii="Times New Roman" w:hAnsi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1842" w:type="dxa"/>
          </w:tcPr>
          <w:p w:rsidR="006A5026" w:rsidRPr="00C845A1" w:rsidRDefault="006A5026" w:rsidP="00C845A1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Сумма, погашенная в 2019</w:t>
            </w:r>
            <w:r w:rsidRPr="00C845A1">
              <w:rPr>
                <w:rFonts w:ascii="Times New Roman" w:hAnsi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1525" w:type="dxa"/>
          </w:tcPr>
          <w:p w:rsidR="006A5026" w:rsidRPr="00C845A1" w:rsidRDefault="006A5026" w:rsidP="00C845A1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Сум</w:t>
            </w:r>
            <w:r>
              <w:rPr>
                <w:rFonts w:ascii="Times New Roman" w:hAnsi="Times New Roman"/>
                <w:sz w:val="24"/>
                <w:szCs w:val="24"/>
              </w:rPr>
              <w:t>ма по состоянию на 1 января 2020</w:t>
            </w:r>
            <w:r w:rsidRPr="00C845A1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</w:tr>
      <w:tr w:rsidR="006A5026" w:rsidRPr="00C845A1" w:rsidTr="00C845A1">
        <w:tc>
          <w:tcPr>
            <w:tcW w:w="817" w:type="dxa"/>
          </w:tcPr>
          <w:p w:rsidR="006A5026" w:rsidRPr="00C845A1" w:rsidRDefault="006A5026" w:rsidP="00FD5D5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6A5026" w:rsidRPr="00C845A1" w:rsidRDefault="006A5026" w:rsidP="00FD5D5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6A5026" w:rsidRPr="00C845A1" w:rsidRDefault="006A5026" w:rsidP="00C845A1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6A5026" w:rsidRPr="00C845A1" w:rsidRDefault="006A5026" w:rsidP="00C845A1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25" w:type="dxa"/>
          </w:tcPr>
          <w:p w:rsidR="006A5026" w:rsidRPr="00C845A1" w:rsidRDefault="006A5026" w:rsidP="00C845A1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A5026" w:rsidRPr="00C845A1" w:rsidTr="00C845A1">
        <w:tc>
          <w:tcPr>
            <w:tcW w:w="817" w:type="dxa"/>
          </w:tcPr>
          <w:p w:rsidR="006A5026" w:rsidRPr="00C845A1" w:rsidRDefault="006A5026" w:rsidP="00FD5D5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6A5026" w:rsidRPr="00C845A1" w:rsidRDefault="006A5026" w:rsidP="00FD5D59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C845A1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6A5026" w:rsidRPr="00C845A1" w:rsidRDefault="006A5026" w:rsidP="00C845A1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845A1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842" w:type="dxa"/>
          </w:tcPr>
          <w:p w:rsidR="006A5026" w:rsidRPr="00C845A1" w:rsidRDefault="006A5026" w:rsidP="00C845A1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845A1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525" w:type="dxa"/>
          </w:tcPr>
          <w:p w:rsidR="006A5026" w:rsidRPr="00C845A1" w:rsidRDefault="006A5026" w:rsidP="00C845A1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845A1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</w:tbl>
    <w:p w:rsidR="006A5026" w:rsidRDefault="006A5026" w:rsidP="007F15A3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6A5026" w:rsidRDefault="006A5026" w:rsidP="007F15A3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Муниципальные гарантии Усвятского сельского поселения</w:t>
      </w:r>
      <w:r w:rsidRPr="00B406B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Дорогобужского района Смоленской области, предоставляемые в </w:t>
      </w:r>
    </w:p>
    <w:p w:rsidR="006A5026" w:rsidRDefault="006A5026" w:rsidP="007F15A3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2019 году</w:t>
      </w:r>
    </w:p>
    <w:p w:rsidR="006A5026" w:rsidRDefault="006A5026" w:rsidP="00B406B3">
      <w:pPr>
        <w:pStyle w:val="NoSpacing"/>
        <w:jc w:val="right"/>
        <w:rPr>
          <w:rFonts w:ascii="Times New Roman" w:hAnsi="Times New Roman"/>
        </w:rPr>
      </w:pPr>
      <w:r w:rsidRPr="007F15A3">
        <w:rPr>
          <w:rFonts w:ascii="Times New Roman" w:hAnsi="Times New Roman"/>
        </w:rPr>
        <w:t>(тыс.рублей)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3686"/>
        <w:gridCol w:w="1701"/>
        <w:gridCol w:w="1842"/>
        <w:gridCol w:w="1525"/>
      </w:tblGrid>
      <w:tr w:rsidR="006A5026" w:rsidRPr="00C845A1" w:rsidTr="00C845A1">
        <w:tc>
          <w:tcPr>
            <w:tcW w:w="817" w:type="dxa"/>
          </w:tcPr>
          <w:p w:rsidR="006A5026" w:rsidRPr="00C845A1" w:rsidRDefault="006A5026" w:rsidP="00FD5D5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A5026" w:rsidRPr="00C845A1" w:rsidRDefault="006A5026" w:rsidP="00FD5D5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686" w:type="dxa"/>
          </w:tcPr>
          <w:p w:rsidR="006A5026" w:rsidRPr="00C845A1" w:rsidRDefault="006A5026" w:rsidP="00FD5D5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Вид заимствования</w:t>
            </w:r>
          </w:p>
        </w:tc>
        <w:tc>
          <w:tcPr>
            <w:tcW w:w="1701" w:type="dxa"/>
          </w:tcPr>
          <w:p w:rsidR="006A5026" w:rsidRPr="00C845A1" w:rsidRDefault="006A5026" w:rsidP="00C845A1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 привлеченная в  2019</w:t>
            </w:r>
            <w:r w:rsidRPr="00C845A1">
              <w:rPr>
                <w:rFonts w:ascii="Times New Roman" w:hAnsi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1842" w:type="dxa"/>
          </w:tcPr>
          <w:p w:rsidR="006A5026" w:rsidRPr="00C845A1" w:rsidRDefault="006A5026" w:rsidP="00C845A1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 погашенная в 2019</w:t>
            </w:r>
            <w:r w:rsidRPr="00C845A1">
              <w:rPr>
                <w:rFonts w:ascii="Times New Roman" w:hAnsi="Times New Roman"/>
                <w:sz w:val="24"/>
                <w:szCs w:val="24"/>
              </w:rPr>
              <w:t>году</w:t>
            </w:r>
          </w:p>
        </w:tc>
        <w:tc>
          <w:tcPr>
            <w:tcW w:w="1525" w:type="dxa"/>
          </w:tcPr>
          <w:p w:rsidR="006A5026" w:rsidRPr="00C845A1" w:rsidRDefault="006A5026" w:rsidP="00C845A1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Сум</w:t>
            </w:r>
            <w:r>
              <w:rPr>
                <w:rFonts w:ascii="Times New Roman" w:hAnsi="Times New Roman"/>
                <w:sz w:val="24"/>
                <w:szCs w:val="24"/>
              </w:rPr>
              <w:t>ма по состоянию на 1 января 2020</w:t>
            </w:r>
            <w:r w:rsidRPr="00C845A1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</w:tr>
      <w:tr w:rsidR="006A5026" w:rsidRPr="00C845A1" w:rsidTr="00C845A1">
        <w:tc>
          <w:tcPr>
            <w:tcW w:w="817" w:type="dxa"/>
          </w:tcPr>
          <w:p w:rsidR="006A5026" w:rsidRPr="00C845A1" w:rsidRDefault="006A5026" w:rsidP="00FD5D5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6A5026" w:rsidRPr="00C845A1" w:rsidRDefault="006A5026" w:rsidP="00FD5D5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6A5026" w:rsidRPr="00C845A1" w:rsidRDefault="006A5026" w:rsidP="00C845A1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2" w:type="dxa"/>
          </w:tcPr>
          <w:p w:rsidR="006A5026" w:rsidRPr="00C845A1" w:rsidRDefault="006A5026" w:rsidP="00C845A1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25" w:type="dxa"/>
          </w:tcPr>
          <w:p w:rsidR="006A5026" w:rsidRPr="00C845A1" w:rsidRDefault="006A5026" w:rsidP="00C845A1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6A5026" w:rsidRPr="007F15A3" w:rsidRDefault="006A5026" w:rsidP="007F15A3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sectPr w:rsidR="006A5026" w:rsidRPr="007F15A3" w:rsidSect="000D3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0449"/>
    <w:rsid w:val="000D3438"/>
    <w:rsid w:val="0012756E"/>
    <w:rsid w:val="001435DF"/>
    <w:rsid w:val="00170FEA"/>
    <w:rsid w:val="00196EB7"/>
    <w:rsid w:val="00423E72"/>
    <w:rsid w:val="0058455D"/>
    <w:rsid w:val="00691109"/>
    <w:rsid w:val="006A5026"/>
    <w:rsid w:val="007F15A3"/>
    <w:rsid w:val="00860F65"/>
    <w:rsid w:val="009620A2"/>
    <w:rsid w:val="00A80C53"/>
    <w:rsid w:val="00AD6273"/>
    <w:rsid w:val="00B406B3"/>
    <w:rsid w:val="00BC0509"/>
    <w:rsid w:val="00C845A1"/>
    <w:rsid w:val="00CD38B8"/>
    <w:rsid w:val="00CE3408"/>
    <w:rsid w:val="00D3773A"/>
    <w:rsid w:val="00D50449"/>
    <w:rsid w:val="00E80FAE"/>
    <w:rsid w:val="00E90D8B"/>
    <w:rsid w:val="00F27133"/>
    <w:rsid w:val="00FD5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343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D50449"/>
    <w:rPr>
      <w:lang w:eastAsia="en-US"/>
    </w:rPr>
  </w:style>
  <w:style w:type="table" w:styleId="TableGrid">
    <w:name w:val="Table Grid"/>
    <w:basedOn w:val="TableNormal"/>
    <w:uiPriority w:val="99"/>
    <w:rsid w:val="007F15A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1</Pages>
  <Words>198</Words>
  <Characters>1133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</cp:lastModifiedBy>
  <cp:revision>6</cp:revision>
  <dcterms:created xsi:type="dcterms:W3CDTF">2015-12-09T13:13:00Z</dcterms:created>
  <dcterms:modified xsi:type="dcterms:W3CDTF">2018-11-09T11:23:00Z</dcterms:modified>
</cp:coreProperties>
</file>